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2E2BA57" w:rsidR="0033636C" w:rsidRPr="009208AB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208A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4D39BF">
            <w:rPr>
              <w:rFonts w:ascii="Times New Roman" w:hAnsi="Times New Roman"/>
              <w:sz w:val="28"/>
              <w:szCs w:val="28"/>
            </w:rPr>
            <w:t>02 июня 2026 года</w:t>
          </w:r>
        </w:sdtContent>
      </w:sdt>
      <w:r w:rsidRPr="009208A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4D39BF" w:rsidRPr="004D39BF">
            <w:rPr>
              <w:rFonts w:ascii="Times New Roman" w:hAnsi="Times New Roman"/>
              <w:sz w:val="28"/>
              <w:szCs w:val="28"/>
            </w:rPr>
            <w:t>329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1" w14:textId="6B1BAF08" w:rsidR="00185FEC" w:rsidRDefault="002F38AE" w:rsidP="009208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_Hlk217474801"/>
      <w:r>
        <w:rPr>
          <w:rFonts w:ascii="Times New Roman" w:hAnsi="Times New Roman"/>
          <w:b/>
          <w:bCs/>
          <w:sz w:val="28"/>
          <w:szCs w:val="28"/>
        </w:rPr>
        <w:t xml:space="preserve">Об утверждении регламента по предоставлению мер </w:t>
      </w:r>
      <w:r w:rsidR="007C2E62">
        <w:rPr>
          <w:rFonts w:ascii="Times New Roman" w:hAnsi="Times New Roman"/>
          <w:b/>
          <w:bCs/>
          <w:sz w:val="28"/>
          <w:szCs w:val="28"/>
        </w:rPr>
        <w:br/>
      </w:r>
      <w:r w:rsidR="007269AF">
        <w:rPr>
          <w:rFonts w:ascii="Times New Roman" w:hAnsi="Times New Roman"/>
          <w:b/>
          <w:bCs/>
          <w:sz w:val="28"/>
          <w:szCs w:val="28"/>
        </w:rPr>
        <w:t>поддержки участникам</w:t>
      </w:r>
      <w:r>
        <w:rPr>
          <w:rFonts w:ascii="Times New Roman" w:hAnsi="Times New Roman"/>
          <w:b/>
          <w:bCs/>
          <w:sz w:val="28"/>
          <w:szCs w:val="28"/>
        </w:rPr>
        <w:t xml:space="preserve"> специальной военной операции </w:t>
      </w:r>
      <w:r w:rsidR="007C2E62"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>и член</w:t>
      </w:r>
      <w:r w:rsidR="00B07EC7">
        <w:rPr>
          <w:rFonts w:ascii="Times New Roman" w:hAnsi="Times New Roman"/>
          <w:b/>
          <w:bCs/>
          <w:sz w:val="28"/>
          <w:szCs w:val="28"/>
        </w:rPr>
        <w:t>ам</w:t>
      </w:r>
      <w:r>
        <w:rPr>
          <w:rFonts w:ascii="Times New Roman" w:hAnsi="Times New Roman"/>
          <w:b/>
          <w:bCs/>
          <w:sz w:val="28"/>
          <w:szCs w:val="28"/>
        </w:rPr>
        <w:t xml:space="preserve"> их семей в сфере </w:t>
      </w:r>
      <w:r w:rsidR="00AA3873">
        <w:rPr>
          <w:rFonts w:ascii="Times New Roman" w:hAnsi="Times New Roman"/>
          <w:b/>
          <w:bCs/>
          <w:sz w:val="28"/>
          <w:szCs w:val="28"/>
        </w:rPr>
        <w:t xml:space="preserve">физической </w:t>
      </w:r>
      <w:r>
        <w:rPr>
          <w:rFonts w:ascii="Times New Roman" w:hAnsi="Times New Roman"/>
          <w:b/>
          <w:bCs/>
          <w:sz w:val="28"/>
          <w:szCs w:val="28"/>
        </w:rPr>
        <w:t xml:space="preserve">культуры </w:t>
      </w:r>
      <w:r w:rsidR="00AA3873">
        <w:rPr>
          <w:rFonts w:ascii="Times New Roman" w:hAnsi="Times New Roman"/>
          <w:b/>
          <w:bCs/>
          <w:sz w:val="28"/>
          <w:szCs w:val="28"/>
        </w:rPr>
        <w:t xml:space="preserve">и спорта </w:t>
      </w:r>
      <w:r w:rsidR="007C2E62"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 xml:space="preserve">на территории муниципального образования </w:t>
      </w:r>
      <w:r w:rsidR="007C2E62"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>Ногликский муниципальный округ Сахалинской области</w:t>
      </w:r>
      <w:bookmarkEnd w:id="1"/>
    </w:p>
    <w:p w14:paraId="76A96CA2" w14:textId="77777777" w:rsidR="002F38AE" w:rsidRPr="002F38AE" w:rsidRDefault="002F38AE" w:rsidP="009208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9C4A81B" w14:textId="77777777" w:rsidR="007F4CEA" w:rsidRDefault="007F4CEA" w:rsidP="000235C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4C8218" w14:textId="536BCFCE" w:rsidR="00AA3873" w:rsidRDefault="007F4CEA" w:rsidP="00AA38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4CE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 № 131-ФЗ </w:t>
      </w:r>
      <w:r w:rsidR="007C2E6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F4CEA"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</w:t>
      </w:r>
      <w:r w:rsidR="00AA3873" w:rsidRPr="00AA3873">
        <w:rPr>
          <w:rFonts w:ascii="Times New Roman" w:eastAsia="Times New Roman" w:hAnsi="Times New Roman"/>
          <w:sz w:val="28"/>
          <w:szCs w:val="28"/>
          <w:lang w:eastAsia="ru-RU"/>
        </w:rPr>
        <w:t xml:space="preserve">во исполнение Перечня поручений первого заместителя Губернатора и Правительства Сахалинской области от 04.04.2025 </w:t>
      </w:r>
      <w:r w:rsidR="007C2E6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AA3873" w:rsidRPr="00AA3873">
        <w:rPr>
          <w:rFonts w:ascii="Times New Roman" w:eastAsia="Times New Roman" w:hAnsi="Times New Roman"/>
          <w:sz w:val="28"/>
          <w:szCs w:val="28"/>
          <w:lang w:eastAsia="ru-RU"/>
        </w:rPr>
        <w:t>№ 1.9-ПП-8/25, писем министерства культуры и архивного дела Сахалинской области от 08.04.2025 №</w:t>
      </w:r>
      <w:r w:rsidR="00B07EC7">
        <w:rPr>
          <w:rFonts w:ascii="Times New Roman" w:eastAsia="Times New Roman" w:hAnsi="Times New Roman"/>
          <w:sz w:val="28"/>
          <w:szCs w:val="28"/>
          <w:lang w:eastAsia="ru-RU"/>
        </w:rPr>
        <w:t xml:space="preserve"> 3.21-852/25, от 05.05.2026 № 3.</w:t>
      </w:r>
      <w:r w:rsidR="00AA3873" w:rsidRPr="00AA3873">
        <w:rPr>
          <w:rFonts w:ascii="Times New Roman" w:eastAsia="Times New Roman" w:hAnsi="Times New Roman"/>
          <w:sz w:val="28"/>
          <w:szCs w:val="28"/>
          <w:lang w:eastAsia="ru-RU"/>
        </w:rPr>
        <w:t xml:space="preserve">21-ВН-1065/26, писем министерства цифрового и технологического развития Сахалинской области от 27.11.2025 № 3.31-Вн-2556/25, от 24.04.2026 № 3.31-Вн-730/26, </w:t>
      </w:r>
      <w:r w:rsidR="00B07EC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AA3873" w:rsidRPr="00AA3873">
        <w:rPr>
          <w:rFonts w:ascii="Times New Roman" w:eastAsia="Times New Roman" w:hAnsi="Times New Roman"/>
          <w:sz w:val="28"/>
          <w:szCs w:val="28"/>
          <w:lang w:eastAsia="ru-RU"/>
        </w:rPr>
        <w:t>от 04.05.2026 № 3.31-773/26, на основании решения Собрания муниципального образования Ногликский муниципальный округ Сахалин</w:t>
      </w:r>
      <w:r w:rsidR="007C2E62">
        <w:rPr>
          <w:rFonts w:ascii="Times New Roman" w:eastAsia="Times New Roman" w:hAnsi="Times New Roman"/>
          <w:sz w:val="28"/>
          <w:szCs w:val="28"/>
          <w:lang w:eastAsia="ru-RU"/>
        </w:rPr>
        <w:t xml:space="preserve">ской области от 26.03.2026 </w:t>
      </w:r>
      <w:r w:rsidR="00AA3873" w:rsidRPr="00AA3873">
        <w:rPr>
          <w:rFonts w:ascii="Times New Roman" w:eastAsia="Times New Roman" w:hAnsi="Times New Roman"/>
          <w:sz w:val="28"/>
          <w:szCs w:val="28"/>
          <w:lang w:eastAsia="ru-RU"/>
        </w:rPr>
        <w:t xml:space="preserve">№ 149 «О реализации администрацией муниципального образования Ногликский муниципальный округ Сахалинской области права на участие в осуществлении государственных полномочий, не переданных ей в установленном порядке», руководствуясь </w:t>
      </w:r>
      <w:r w:rsidR="007C2E6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AA3873" w:rsidRPr="00AA3873">
        <w:rPr>
          <w:rFonts w:ascii="Times New Roman" w:eastAsia="Times New Roman" w:hAnsi="Times New Roman"/>
          <w:sz w:val="28"/>
          <w:szCs w:val="28"/>
          <w:lang w:eastAsia="ru-RU"/>
        </w:rPr>
        <w:t>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</w:t>
      </w:r>
      <w:r w:rsidR="007C2E62">
        <w:rPr>
          <w:rFonts w:ascii="Times New Roman" w:eastAsia="Times New Roman" w:hAnsi="Times New Roman"/>
          <w:sz w:val="28"/>
          <w:szCs w:val="28"/>
          <w:lang w:eastAsia="ru-RU"/>
        </w:rPr>
        <w:t xml:space="preserve">ьный округ Сахалинской области </w:t>
      </w:r>
      <w:r w:rsidR="00AA3873" w:rsidRPr="007C2E62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50806662" w14:textId="790A7D5A" w:rsidR="00DC4FC1" w:rsidRPr="00297E24" w:rsidRDefault="00DC4FC1" w:rsidP="00AA387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97E24">
        <w:rPr>
          <w:rFonts w:ascii="Times New Roman" w:hAnsi="Times New Roman"/>
          <w:color w:val="000000"/>
          <w:sz w:val="28"/>
          <w:szCs w:val="28"/>
        </w:rPr>
        <w:t xml:space="preserve">1. Утвердить регламент </w:t>
      </w:r>
      <w:r>
        <w:rPr>
          <w:rFonts w:ascii="Times New Roman" w:hAnsi="Times New Roman"/>
          <w:color w:val="000000"/>
          <w:sz w:val="28"/>
          <w:szCs w:val="28"/>
        </w:rPr>
        <w:t xml:space="preserve">по предоставлению </w:t>
      </w:r>
      <w:r w:rsidRPr="003A49BB">
        <w:rPr>
          <w:rFonts w:ascii="Times New Roman" w:hAnsi="Times New Roman"/>
          <w:color w:val="000000"/>
          <w:sz w:val="28"/>
          <w:szCs w:val="28"/>
        </w:rPr>
        <w:t>мер поддержки участник</w:t>
      </w:r>
      <w:r w:rsidR="00EF33EE">
        <w:rPr>
          <w:rFonts w:ascii="Times New Roman" w:hAnsi="Times New Roman"/>
          <w:color w:val="000000"/>
          <w:sz w:val="28"/>
          <w:szCs w:val="28"/>
        </w:rPr>
        <w:t>ам</w:t>
      </w:r>
      <w:r w:rsidRPr="003A49BB">
        <w:rPr>
          <w:rFonts w:ascii="Times New Roman" w:hAnsi="Times New Roman"/>
          <w:color w:val="000000"/>
          <w:sz w:val="28"/>
          <w:szCs w:val="28"/>
        </w:rPr>
        <w:t xml:space="preserve"> специальной военной операции и член</w:t>
      </w:r>
      <w:r w:rsidR="00EF33EE">
        <w:rPr>
          <w:rFonts w:ascii="Times New Roman" w:hAnsi="Times New Roman"/>
          <w:color w:val="000000"/>
          <w:sz w:val="28"/>
          <w:szCs w:val="28"/>
        </w:rPr>
        <w:t>ам</w:t>
      </w:r>
      <w:r w:rsidRPr="003A49BB">
        <w:rPr>
          <w:rFonts w:ascii="Times New Roman" w:hAnsi="Times New Roman"/>
          <w:color w:val="000000"/>
          <w:sz w:val="28"/>
          <w:szCs w:val="28"/>
        </w:rPr>
        <w:t xml:space="preserve"> их семей в сфере </w:t>
      </w:r>
      <w:r w:rsidR="00335DA8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  <w:r w:rsidRPr="003A49BB">
        <w:rPr>
          <w:rFonts w:ascii="Times New Roman" w:hAnsi="Times New Roman"/>
          <w:color w:val="000000"/>
          <w:sz w:val="28"/>
          <w:szCs w:val="28"/>
        </w:rPr>
        <w:t>на территории муниципального образования Ногликский муниципальный округ Сахалинской области</w:t>
      </w:r>
      <w:r w:rsidRPr="00297E24">
        <w:rPr>
          <w:rFonts w:ascii="Times New Roman" w:hAnsi="Times New Roman"/>
          <w:color w:val="000000"/>
          <w:sz w:val="28"/>
          <w:szCs w:val="28"/>
        </w:rPr>
        <w:t xml:space="preserve"> (прилагается).</w:t>
      </w:r>
    </w:p>
    <w:p w14:paraId="0601BACE" w14:textId="27481A1D" w:rsidR="00D812AF" w:rsidRDefault="00DC4FC1" w:rsidP="00DC4F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</w:t>
      </w:r>
      <w:r w:rsidRPr="00297E24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Признать утратившим силу постановлени</w:t>
      </w:r>
      <w:r w:rsidR="00335DA8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 муниципального образования Ногликский муниципальный округ Сахалинской области</w:t>
      </w:r>
      <w:r w:rsidR="009A7D74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335DA8">
        <w:rPr>
          <w:rFonts w:ascii="Times New Roman" w:hAnsi="Times New Roman"/>
          <w:color w:val="000000"/>
          <w:sz w:val="28"/>
          <w:szCs w:val="28"/>
        </w:rPr>
        <w:t>24</w:t>
      </w:r>
      <w:r w:rsidR="009A7D74">
        <w:rPr>
          <w:rFonts w:ascii="Times New Roman" w:hAnsi="Times New Roman"/>
          <w:color w:val="000000"/>
          <w:sz w:val="28"/>
          <w:szCs w:val="28"/>
        </w:rPr>
        <w:t>.04.2025 № 2</w:t>
      </w:r>
      <w:r w:rsidR="00335DA8">
        <w:rPr>
          <w:rFonts w:ascii="Times New Roman" w:hAnsi="Times New Roman"/>
          <w:color w:val="000000"/>
          <w:sz w:val="28"/>
          <w:szCs w:val="28"/>
        </w:rPr>
        <w:t xml:space="preserve">64 </w:t>
      </w:r>
      <w:r w:rsidR="009A7D74">
        <w:rPr>
          <w:rFonts w:ascii="Times New Roman" w:hAnsi="Times New Roman"/>
          <w:color w:val="000000"/>
          <w:sz w:val="28"/>
          <w:szCs w:val="28"/>
        </w:rPr>
        <w:t xml:space="preserve">«Об утверждении регламента </w:t>
      </w:r>
      <w:r w:rsidR="007C2E62">
        <w:rPr>
          <w:rFonts w:ascii="Times New Roman" w:hAnsi="Times New Roman"/>
          <w:color w:val="000000"/>
          <w:sz w:val="28"/>
          <w:szCs w:val="28"/>
        </w:rPr>
        <w:br/>
      </w:r>
      <w:r w:rsidR="009A7D74">
        <w:rPr>
          <w:rFonts w:ascii="Times New Roman" w:hAnsi="Times New Roman"/>
          <w:color w:val="000000"/>
          <w:sz w:val="28"/>
          <w:szCs w:val="28"/>
        </w:rPr>
        <w:t>по предоставлению мер поддержки участников специальной в</w:t>
      </w:r>
      <w:r w:rsidR="00147A38">
        <w:rPr>
          <w:rFonts w:ascii="Times New Roman" w:hAnsi="Times New Roman"/>
          <w:color w:val="000000"/>
          <w:sz w:val="28"/>
          <w:szCs w:val="28"/>
        </w:rPr>
        <w:t>ое</w:t>
      </w:r>
      <w:r w:rsidR="009A7D74">
        <w:rPr>
          <w:rFonts w:ascii="Times New Roman" w:hAnsi="Times New Roman"/>
          <w:color w:val="000000"/>
          <w:sz w:val="28"/>
          <w:szCs w:val="28"/>
        </w:rPr>
        <w:t>нной операции и членов их семей</w:t>
      </w:r>
      <w:r w:rsidR="00147A38">
        <w:rPr>
          <w:rFonts w:ascii="Times New Roman" w:hAnsi="Times New Roman"/>
          <w:color w:val="000000"/>
          <w:sz w:val="28"/>
          <w:szCs w:val="28"/>
        </w:rPr>
        <w:t xml:space="preserve"> в сфере </w:t>
      </w:r>
      <w:r w:rsidR="00335DA8">
        <w:rPr>
          <w:rFonts w:ascii="Times New Roman" w:hAnsi="Times New Roman"/>
          <w:color w:val="000000"/>
          <w:sz w:val="28"/>
          <w:szCs w:val="28"/>
        </w:rPr>
        <w:t>физической культуры и спорта</w:t>
      </w:r>
      <w:r w:rsidR="00147A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2E62">
        <w:rPr>
          <w:rFonts w:ascii="Times New Roman" w:hAnsi="Times New Roman"/>
          <w:color w:val="000000"/>
          <w:sz w:val="28"/>
          <w:szCs w:val="28"/>
        </w:rPr>
        <w:br/>
      </w:r>
      <w:r w:rsidR="00147A38">
        <w:rPr>
          <w:rFonts w:ascii="Times New Roman" w:hAnsi="Times New Roman"/>
          <w:color w:val="000000"/>
          <w:sz w:val="28"/>
          <w:szCs w:val="28"/>
        </w:rPr>
        <w:t>на территории муниципального образования Ногликский муниципальный округ Сахалинской области</w:t>
      </w:r>
      <w:r w:rsidR="008C565E">
        <w:rPr>
          <w:rFonts w:ascii="Times New Roman" w:hAnsi="Times New Roman"/>
          <w:color w:val="000000"/>
          <w:sz w:val="28"/>
          <w:szCs w:val="28"/>
        </w:rPr>
        <w:t>»</w:t>
      </w:r>
      <w:r w:rsidR="00335DA8">
        <w:rPr>
          <w:rFonts w:ascii="Times New Roman" w:hAnsi="Times New Roman"/>
          <w:color w:val="000000"/>
          <w:sz w:val="28"/>
          <w:szCs w:val="28"/>
        </w:rPr>
        <w:t>.</w:t>
      </w:r>
    </w:p>
    <w:p w14:paraId="6E30C6FD" w14:textId="42356569" w:rsidR="00DC4FC1" w:rsidRPr="00297E24" w:rsidRDefault="00DC4FC1" w:rsidP="00DC4F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297E24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постановление в газете «Знамя труда»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297E24">
        <w:rPr>
          <w:rFonts w:ascii="Times New Roman" w:hAnsi="Times New Roman"/>
          <w:color w:val="000000"/>
          <w:sz w:val="28"/>
          <w:szCs w:val="28"/>
        </w:rPr>
        <w:t>и разместить на официальном сайте муниципального образования Ногликский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муниципальный округ Сахалинской области</w:t>
      </w:r>
      <w:r w:rsidRPr="00297E24">
        <w:rPr>
          <w:rFonts w:ascii="Times New Roman" w:hAnsi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</w:rPr>
        <w:t xml:space="preserve">информационно-телекоммуникационной </w:t>
      </w:r>
      <w:r w:rsidRPr="00297E24">
        <w:rPr>
          <w:rFonts w:ascii="Times New Roman" w:hAnsi="Times New Roman"/>
          <w:color w:val="000000"/>
          <w:sz w:val="28"/>
          <w:szCs w:val="28"/>
        </w:rPr>
        <w:t>сети «Интернет»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604EC7A0" w14:textId="1FD1D29E" w:rsidR="00DC4FC1" w:rsidRDefault="00335DA8" w:rsidP="00DC4F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C4FC1" w:rsidRPr="00297E24">
        <w:rPr>
          <w:rFonts w:ascii="Times New Roman" w:hAnsi="Times New Roman"/>
          <w:color w:val="000000"/>
          <w:sz w:val="28"/>
          <w:szCs w:val="28"/>
        </w:rPr>
        <w:t xml:space="preserve">. Контроль за исполнением настоящего постановления возложить </w:t>
      </w:r>
      <w:r w:rsidR="00DC4FC1">
        <w:rPr>
          <w:rFonts w:ascii="Times New Roman" w:hAnsi="Times New Roman"/>
          <w:color w:val="000000"/>
          <w:sz w:val="28"/>
          <w:szCs w:val="28"/>
        </w:rPr>
        <w:br/>
      </w:r>
      <w:r w:rsidR="00DC4FC1" w:rsidRPr="00297E24">
        <w:rPr>
          <w:rFonts w:ascii="Times New Roman" w:hAnsi="Times New Roman"/>
          <w:color w:val="000000"/>
          <w:sz w:val="28"/>
          <w:szCs w:val="28"/>
        </w:rPr>
        <w:t>на вице-мэра муниципального образования Ногликский</w:t>
      </w:r>
      <w:r w:rsidR="00DC4FC1">
        <w:rPr>
          <w:rFonts w:ascii="Times New Roman" w:hAnsi="Times New Roman"/>
          <w:color w:val="000000"/>
          <w:sz w:val="28"/>
          <w:szCs w:val="28"/>
        </w:rPr>
        <w:t xml:space="preserve"> муниципальный округ Сахалинской области</w:t>
      </w:r>
      <w:r w:rsidR="00DC4FC1" w:rsidRPr="00297E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C4FC1">
        <w:rPr>
          <w:rFonts w:ascii="Times New Roman" w:hAnsi="Times New Roman"/>
          <w:color w:val="000000"/>
          <w:sz w:val="28"/>
          <w:szCs w:val="28"/>
        </w:rPr>
        <w:t>Русанова</w:t>
      </w:r>
      <w:proofErr w:type="spellEnd"/>
      <w:r w:rsidR="00DC4FC1">
        <w:rPr>
          <w:rFonts w:ascii="Times New Roman" w:hAnsi="Times New Roman"/>
          <w:color w:val="000000"/>
          <w:sz w:val="28"/>
          <w:szCs w:val="28"/>
        </w:rPr>
        <w:t xml:space="preserve"> Я.С.</w:t>
      </w:r>
    </w:p>
    <w:p w14:paraId="10F03529" w14:textId="77777777" w:rsidR="00DC4FC1" w:rsidRDefault="00DC4FC1" w:rsidP="007C2E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15EAD6" w14:textId="77777777" w:rsidR="00422EB1" w:rsidRDefault="00422EB1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C4DBB1" w14:textId="77777777" w:rsidR="000235C2" w:rsidRPr="00D12794" w:rsidRDefault="000235C2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03DF45" w14:textId="77777777" w:rsidR="00CA34D0" w:rsidRDefault="00CA34D0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DF407F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  <w:r w:rsidR="00DF407F">
        <w:rPr>
          <w:rFonts w:ascii="Times New Roman" w:hAnsi="Times New Roman"/>
          <w:sz w:val="28"/>
          <w:szCs w:val="28"/>
        </w:rPr>
        <w:t xml:space="preserve"> </w:t>
      </w:r>
    </w:p>
    <w:p w14:paraId="6EC154C7" w14:textId="0CA81A41" w:rsidR="00DF407F" w:rsidRDefault="00DF407F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9DE5A2C" w14:textId="77777777" w:rsidR="00DF407F" w:rsidRDefault="00DF407F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3235F179" w14:textId="097867FA" w:rsidR="00DF407F" w:rsidRPr="00D12794" w:rsidRDefault="00DF407F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CA34D0">
        <w:rPr>
          <w:rFonts w:ascii="Times New Roman" w:hAnsi="Times New Roman"/>
          <w:sz w:val="28"/>
          <w:szCs w:val="28"/>
        </w:rPr>
        <w:t xml:space="preserve">Я.С. </w:t>
      </w:r>
      <w:proofErr w:type="spellStart"/>
      <w:r w:rsidR="00CA34D0">
        <w:rPr>
          <w:rFonts w:ascii="Times New Roman" w:hAnsi="Times New Roman"/>
          <w:sz w:val="28"/>
          <w:szCs w:val="28"/>
        </w:rPr>
        <w:t>Русанов</w:t>
      </w:r>
      <w:proofErr w:type="spellEnd"/>
    </w:p>
    <w:sectPr w:rsidR="00DF407F" w:rsidRPr="00D12794" w:rsidSect="00422EB1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53BDF" w14:textId="77777777" w:rsidR="00B66F2C" w:rsidRDefault="00B66F2C" w:rsidP="0033636C">
      <w:pPr>
        <w:spacing w:after="0" w:line="240" w:lineRule="auto"/>
      </w:pPr>
      <w:r>
        <w:separator/>
      </w:r>
    </w:p>
  </w:endnote>
  <w:endnote w:type="continuationSeparator" w:id="0">
    <w:p w14:paraId="4A5F8AB3" w14:textId="77777777" w:rsidR="00B66F2C" w:rsidRDefault="00B66F2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37E57F11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CFC0B" w14:textId="77777777" w:rsidR="00B66F2C" w:rsidRDefault="00B66F2C" w:rsidP="0033636C">
      <w:pPr>
        <w:spacing w:after="0" w:line="240" w:lineRule="auto"/>
      </w:pPr>
      <w:r>
        <w:separator/>
      </w:r>
    </w:p>
  </w:footnote>
  <w:footnote w:type="continuationSeparator" w:id="0">
    <w:p w14:paraId="01F3D4F8" w14:textId="77777777" w:rsidR="00B66F2C" w:rsidRDefault="00B66F2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8298980"/>
      <w:docPartObj>
        <w:docPartGallery w:val="Page Numbers (Top of Page)"/>
        <w:docPartUnique/>
      </w:docPartObj>
    </w:sdtPr>
    <w:sdtEndPr/>
    <w:sdtContent>
      <w:p w14:paraId="0C48F459" w14:textId="52EAFCA0" w:rsidR="00422EB1" w:rsidRDefault="00422E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9B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900F3"/>
    <w:multiLevelType w:val="multilevel"/>
    <w:tmpl w:val="78B89328"/>
    <w:lvl w:ilvl="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35C2"/>
    <w:rsid w:val="00053BD0"/>
    <w:rsid w:val="00093B08"/>
    <w:rsid w:val="000E142D"/>
    <w:rsid w:val="00142AC8"/>
    <w:rsid w:val="00147A38"/>
    <w:rsid w:val="00185FEC"/>
    <w:rsid w:val="001E1F9F"/>
    <w:rsid w:val="002003DC"/>
    <w:rsid w:val="002A5B62"/>
    <w:rsid w:val="002B5CAC"/>
    <w:rsid w:val="002C53A6"/>
    <w:rsid w:val="002F38AE"/>
    <w:rsid w:val="0030090F"/>
    <w:rsid w:val="00335DA8"/>
    <w:rsid w:val="0033636C"/>
    <w:rsid w:val="00347EC7"/>
    <w:rsid w:val="003E4257"/>
    <w:rsid w:val="004031E5"/>
    <w:rsid w:val="00422EB1"/>
    <w:rsid w:val="00486E8E"/>
    <w:rsid w:val="004D39BF"/>
    <w:rsid w:val="00520CBF"/>
    <w:rsid w:val="005738F1"/>
    <w:rsid w:val="005B6CC5"/>
    <w:rsid w:val="00694050"/>
    <w:rsid w:val="006E5254"/>
    <w:rsid w:val="007269AF"/>
    <w:rsid w:val="0076050B"/>
    <w:rsid w:val="00762C5C"/>
    <w:rsid w:val="007C2E62"/>
    <w:rsid w:val="007F4CEA"/>
    <w:rsid w:val="008238B5"/>
    <w:rsid w:val="00857EC5"/>
    <w:rsid w:val="008629FA"/>
    <w:rsid w:val="008C565E"/>
    <w:rsid w:val="009208AB"/>
    <w:rsid w:val="0092169F"/>
    <w:rsid w:val="00987DB5"/>
    <w:rsid w:val="009A7D74"/>
    <w:rsid w:val="009B41A3"/>
    <w:rsid w:val="00A30AF1"/>
    <w:rsid w:val="00AA3873"/>
    <w:rsid w:val="00AC72C8"/>
    <w:rsid w:val="00B07EC7"/>
    <w:rsid w:val="00B10ED9"/>
    <w:rsid w:val="00B12860"/>
    <w:rsid w:val="00B25688"/>
    <w:rsid w:val="00B45F85"/>
    <w:rsid w:val="00B66F2C"/>
    <w:rsid w:val="00B7132A"/>
    <w:rsid w:val="00B90D0A"/>
    <w:rsid w:val="00C01803"/>
    <w:rsid w:val="00C02849"/>
    <w:rsid w:val="00C66AF5"/>
    <w:rsid w:val="00C91920"/>
    <w:rsid w:val="00CA34D0"/>
    <w:rsid w:val="00D1004D"/>
    <w:rsid w:val="00D12794"/>
    <w:rsid w:val="00D50F1C"/>
    <w:rsid w:val="00D67BD8"/>
    <w:rsid w:val="00D812AF"/>
    <w:rsid w:val="00DA34BA"/>
    <w:rsid w:val="00DA6B85"/>
    <w:rsid w:val="00DC4FC1"/>
    <w:rsid w:val="00DF407F"/>
    <w:rsid w:val="00DF7897"/>
    <w:rsid w:val="00E37B8A"/>
    <w:rsid w:val="00E609BC"/>
    <w:rsid w:val="00E74E06"/>
    <w:rsid w:val="00EA01ED"/>
    <w:rsid w:val="00EF33EE"/>
    <w:rsid w:val="00EF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422E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E142D"/>
    <w:rsid w:val="00175384"/>
    <w:rsid w:val="0029473E"/>
    <w:rsid w:val="005738F1"/>
    <w:rsid w:val="00A55711"/>
    <w:rsid w:val="00B13DA8"/>
    <w:rsid w:val="00B7132A"/>
    <w:rsid w:val="00C01803"/>
    <w:rsid w:val="00C038C0"/>
    <w:rsid w:val="00C91920"/>
    <w:rsid w:val="00C95804"/>
    <w:rsid w:val="00CE640F"/>
    <w:rsid w:val="00CF735B"/>
    <w:rsid w:val="00DB1EC0"/>
    <w:rsid w:val="00DB457B"/>
    <w:rsid w:val="00E7774E"/>
    <w:rsid w:val="00EF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207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50</cp:revision>
  <dcterms:created xsi:type="dcterms:W3CDTF">2020-04-07T04:52:00Z</dcterms:created>
  <dcterms:modified xsi:type="dcterms:W3CDTF">2026-06-03T05:49:00Z</dcterms:modified>
</cp:coreProperties>
</file>